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Feuerwehr-Anhänger -Dekontaminationssystem für Personal / Einsatzstellenhygiene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LRAGTH-2026-08-12/0065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Beschaffung eines Feuerwehr-Anhänger - Dekontaminationssystem für Personal / Einsatzstellenhygiene für den Landkreis Gotha.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